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8A1" w:rsidRDefault="00B158A1" w:rsidP="00841A01">
      <w:pPr>
        <w:ind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>Приложение 1</w:t>
      </w:r>
    </w:p>
    <w:p w:rsidR="00B158A1" w:rsidRDefault="00B158A1" w:rsidP="00841A01">
      <w:pPr>
        <w:ind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>к решению Собрания депутатов</w:t>
      </w:r>
    </w:p>
    <w:p w:rsidR="00B158A1" w:rsidRDefault="00B158A1" w:rsidP="00841A01">
      <w:pPr>
        <w:ind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>Савоськинского сельского поселения</w:t>
      </w:r>
    </w:p>
    <w:p w:rsidR="00B158A1" w:rsidRDefault="00B158A1" w:rsidP="00D22574">
      <w:pPr>
        <w:rPr>
          <w:color w:val="000000"/>
          <w:sz w:val="30"/>
        </w:rPr>
      </w:pPr>
      <w:r>
        <w:rPr>
          <w:color w:val="000000"/>
          <w:sz w:val="30"/>
        </w:rPr>
        <w:t xml:space="preserve">                                                                                                               «О бюджете Савоськинского сельского поселения </w:t>
      </w:r>
    </w:p>
    <w:p w:rsidR="00B158A1" w:rsidRDefault="00B158A1" w:rsidP="00D22574">
      <w:pPr>
        <w:rPr>
          <w:color w:val="000000"/>
          <w:sz w:val="30"/>
        </w:rPr>
      </w:pPr>
      <w:r>
        <w:rPr>
          <w:color w:val="000000"/>
          <w:sz w:val="30"/>
        </w:rPr>
        <w:t xml:space="preserve">                                                                                                                                              Зимовниковского района </w:t>
      </w:r>
    </w:p>
    <w:p w:rsidR="00B158A1" w:rsidRDefault="00B158A1" w:rsidP="00841A01">
      <w:pPr>
        <w:ind w:left="9072"/>
        <w:jc w:val="center"/>
        <w:rPr>
          <w:color w:val="000000"/>
          <w:sz w:val="30"/>
        </w:rPr>
      </w:pPr>
      <w:r>
        <w:rPr>
          <w:color w:val="000000"/>
          <w:sz w:val="30"/>
        </w:rPr>
        <w:t>на 2018 год</w:t>
      </w:r>
    </w:p>
    <w:p w:rsidR="00B158A1" w:rsidRDefault="00B158A1" w:rsidP="00841A01">
      <w:pPr>
        <w:ind w:left="9072"/>
        <w:jc w:val="center"/>
        <w:rPr>
          <w:sz w:val="28"/>
          <w:szCs w:val="28"/>
        </w:rPr>
      </w:pPr>
      <w:r>
        <w:rPr>
          <w:color w:val="000000"/>
          <w:sz w:val="30"/>
        </w:rPr>
        <w:t>и на плановый период 2019 и 2020 годов»</w:t>
      </w:r>
    </w:p>
    <w:p w:rsidR="00B158A1" w:rsidRDefault="00B158A1" w:rsidP="00841A01">
      <w:pPr>
        <w:ind w:left="9072"/>
        <w:jc w:val="center"/>
        <w:rPr>
          <w:sz w:val="28"/>
          <w:szCs w:val="28"/>
        </w:rPr>
      </w:pPr>
    </w:p>
    <w:p w:rsidR="00B158A1" w:rsidRDefault="00B158A1" w:rsidP="00841A01">
      <w:pPr>
        <w:jc w:val="center"/>
        <w:rPr>
          <w:b/>
          <w:bCs/>
          <w:sz w:val="28"/>
          <w:szCs w:val="28"/>
        </w:rPr>
      </w:pPr>
      <w:r w:rsidRPr="00841B2A">
        <w:rPr>
          <w:b/>
          <w:bCs/>
          <w:sz w:val="28"/>
          <w:szCs w:val="28"/>
        </w:rPr>
        <w:t>Объе</w:t>
      </w:r>
      <w:r>
        <w:rPr>
          <w:b/>
          <w:bCs/>
          <w:sz w:val="28"/>
          <w:szCs w:val="28"/>
        </w:rPr>
        <w:t>м поступлений доходов местного</w:t>
      </w:r>
      <w:r w:rsidRPr="00841B2A">
        <w:rPr>
          <w:b/>
          <w:bCs/>
          <w:sz w:val="28"/>
          <w:szCs w:val="28"/>
        </w:rPr>
        <w:t xml:space="preserve"> бюджета </w:t>
      </w:r>
    </w:p>
    <w:p w:rsidR="00B158A1" w:rsidRPr="00214C52" w:rsidRDefault="00B158A1" w:rsidP="00841A01">
      <w:pPr>
        <w:jc w:val="center"/>
        <w:rPr>
          <w:b/>
          <w:kern w:val="2"/>
          <w:sz w:val="28"/>
          <w:szCs w:val="28"/>
        </w:rPr>
      </w:pPr>
      <w:r w:rsidRPr="00214C52">
        <w:rPr>
          <w:b/>
          <w:sz w:val="28"/>
          <w:szCs w:val="28"/>
        </w:rPr>
        <w:t>на 2018 год и на плановый период 2019 и 2020 годов</w:t>
      </w:r>
    </w:p>
    <w:p w:rsidR="00B158A1" w:rsidRDefault="00B158A1" w:rsidP="00841A01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0A0"/>
      </w:tblPr>
      <w:tblGrid>
        <w:gridCol w:w="2978"/>
        <w:gridCol w:w="7371"/>
        <w:gridCol w:w="1701"/>
        <w:gridCol w:w="1701"/>
        <w:gridCol w:w="1701"/>
      </w:tblGrid>
      <w:tr w:rsidR="00B158A1" w:rsidRPr="00C76E4A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1" w:rsidRPr="008C18BA" w:rsidRDefault="00B158A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A1" w:rsidRPr="008C18BA" w:rsidRDefault="00B158A1" w:rsidP="00214C52">
            <w:pPr>
              <w:jc w:val="center"/>
              <w:rPr>
                <w:b/>
                <w:bCs/>
                <w:sz w:val="28"/>
                <w:szCs w:val="28"/>
              </w:rPr>
            </w:pPr>
            <w:r w:rsidRPr="008C18BA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8A1" w:rsidRPr="008C18BA" w:rsidRDefault="00B158A1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8A1" w:rsidRPr="008C18BA" w:rsidRDefault="00B158A1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8A1" w:rsidRPr="008C18BA" w:rsidRDefault="00B158A1" w:rsidP="00214C5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C18BA">
              <w:rPr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B158A1" w:rsidRPr="00C76E4A" w:rsidRDefault="00B158A1" w:rsidP="00841A01">
      <w:pPr>
        <w:rPr>
          <w:sz w:val="2"/>
          <w:szCs w:val="2"/>
        </w:rPr>
      </w:pPr>
    </w:p>
    <w:tbl>
      <w:tblPr>
        <w:tblW w:w="15452" w:type="dxa"/>
        <w:tblInd w:w="-318" w:type="dxa"/>
        <w:tblLook w:val="00A0"/>
      </w:tblPr>
      <w:tblGrid>
        <w:gridCol w:w="2979"/>
        <w:gridCol w:w="7370"/>
        <w:gridCol w:w="1701"/>
        <w:gridCol w:w="1701"/>
        <w:gridCol w:w="1701"/>
      </w:tblGrid>
      <w:tr w:rsidR="00B158A1" w:rsidRPr="009404F4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A1" w:rsidRPr="009404F4" w:rsidRDefault="00B158A1" w:rsidP="00214C52">
            <w:pPr>
              <w:jc w:val="center"/>
              <w:rPr>
                <w:sz w:val="28"/>
                <w:szCs w:val="28"/>
              </w:rPr>
            </w:pPr>
            <w:bookmarkStart w:id="0" w:name="RANGE!A1:D202"/>
            <w:bookmarkEnd w:id="0"/>
            <w:r w:rsidRPr="009404F4">
              <w:rPr>
                <w:sz w:val="28"/>
                <w:szCs w:val="28"/>
              </w:rPr>
              <w:t>1</w:t>
            </w:r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8A1" w:rsidRPr="009404F4" w:rsidRDefault="00B158A1" w:rsidP="00C851CA">
            <w:pPr>
              <w:jc w:val="both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58A1" w:rsidRPr="009404F4" w:rsidRDefault="00B158A1" w:rsidP="00214C5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158A1" w:rsidRPr="009404F4" w:rsidRDefault="00B158A1" w:rsidP="00214C52">
            <w:pPr>
              <w:jc w:val="center"/>
              <w:rPr>
                <w:sz w:val="28"/>
                <w:szCs w:val="28"/>
              </w:rPr>
            </w:pPr>
            <w:r w:rsidRPr="009404F4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158A1" w:rsidRPr="009404F4" w:rsidRDefault="00B158A1" w:rsidP="00214C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158A1" w:rsidRPr="009404F4" w:rsidTr="00E34F91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4939,6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4403,7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4 214,4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3087,7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3133,5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3137,7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602,5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602,5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A69C3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8A69C3">
              <w:rPr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561,0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602,6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602,5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1 05 03000</w:t>
            </w:r>
            <w:r w:rsidRPr="008A69C3">
              <w:rPr>
                <w:color w:val="000000"/>
                <w:sz w:val="28"/>
                <w:szCs w:val="28"/>
              </w:rPr>
              <w:t xml:space="preserve">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1 05 03010</w:t>
            </w:r>
            <w:r w:rsidRPr="008A69C3">
              <w:rPr>
                <w:color w:val="000000"/>
                <w:sz w:val="28"/>
                <w:szCs w:val="28"/>
              </w:rPr>
              <w:t xml:space="preserve">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108,9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1747,3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DC7D39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1749,5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1751,7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34143" w:rsidRDefault="00B158A1" w:rsidP="003F114E">
            <w:pPr>
              <w:jc w:val="center"/>
              <w:rPr>
                <w:color w:val="000000"/>
                <w:sz w:val="28"/>
                <w:szCs w:val="28"/>
              </w:rPr>
            </w:pPr>
            <w:r w:rsidRPr="00234143">
              <w:rPr>
                <w:color w:val="000000"/>
                <w:sz w:val="28"/>
                <w:szCs w:val="28"/>
              </w:rPr>
              <w:t>1 06 0</w:t>
            </w:r>
            <w:r>
              <w:rPr>
                <w:color w:val="000000"/>
                <w:sz w:val="28"/>
                <w:szCs w:val="28"/>
              </w:rPr>
              <w:t>1</w:t>
            </w:r>
            <w:r w:rsidRPr="00234143">
              <w:rPr>
                <w:color w:val="000000"/>
                <w:sz w:val="28"/>
                <w:szCs w:val="28"/>
              </w:rPr>
              <w:t>000 0</w:t>
            </w:r>
            <w:r>
              <w:rPr>
                <w:color w:val="000000"/>
                <w:sz w:val="28"/>
                <w:szCs w:val="28"/>
              </w:rPr>
              <w:t>0</w:t>
            </w:r>
            <w:r w:rsidRPr="00234143">
              <w:rPr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34143" w:rsidRDefault="00B158A1" w:rsidP="003F114E">
            <w:pPr>
              <w:jc w:val="both"/>
              <w:rPr>
                <w:color w:val="000000"/>
                <w:sz w:val="28"/>
                <w:szCs w:val="28"/>
              </w:rPr>
            </w:pPr>
            <w:r w:rsidRPr="00234143">
              <w:rPr>
                <w:color w:val="000000"/>
                <w:sz w:val="28"/>
                <w:szCs w:val="28"/>
              </w:rPr>
              <w:t>Налог</w:t>
            </w:r>
            <w:r>
              <w:rPr>
                <w:color w:val="000000"/>
                <w:sz w:val="28"/>
                <w:szCs w:val="28"/>
              </w:rPr>
              <w:t xml:space="preserve">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59,0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34143" w:rsidRDefault="00B158A1" w:rsidP="003F114E">
            <w:pPr>
              <w:jc w:val="center"/>
              <w:rPr>
                <w:color w:val="000000"/>
                <w:sz w:val="28"/>
                <w:szCs w:val="28"/>
              </w:rPr>
            </w:pPr>
            <w:r w:rsidRPr="00234143">
              <w:rPr>
                <w:color w:val="000000"/>
                <w:sz w:val="28"/>
                <w:szCs w:val="28"/>
              </w:rPr>
              <w:t>1 06 0</w:t>
            </w:r>
            <w:r>
              <w:rPr>
                <w:color w:val="000000"/>
                <w:sz w:val="28"/>
                <w:szCs w:val="28"/>
              </w:rPr>
              <w:t>1030 10</w:t>
            </w:r>
            <w:r w:rsidRPr="00234143">
              <w:rPr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0E31C5" w:rsidRDefault="00B158A1" w:rsidP="003F114E">
            <w:pPr>
              <w:jc w:val="both"/>
              <w:rPr>
                <w:color w:val="000000"/>
                <w:sz w:val="28"/>
                <w:szCs w:val="28"/>
              </w:rPr>
            </w:pPr>
            <w:r w:rsidRPr="000E31C5">
              <w:rPr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59,0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E1753D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1692,7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1692,7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1692,7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156,9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156,9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1 06 06040 10 0000 110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2A0360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1535,8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1 06 06043</w:t>
            </w:r>
            <w:r w:rsidRPr="008A69C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10</w:t>
            </w:r>
            <w:r w:rsidRPr="008A69C3">
              <w:rPr>
                <w:color w:val="000000"/>
                <w:sz w:val="28"/>
                <w:szCs w:val="28"/>
              </w:rPr>
              <w:t xml:space="preserve">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2A0360">
              <w:rPr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1535,8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1535,8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1 08 00000 00 0000 000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5,4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667423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67423">
              <w:rPr>
                <w:color w:val="000000"/>
                <w:sz w:val="28"/>
                <w:szCs w:val="28"/>
              </w:rPr>
              <w:t>1 08 04000 01 0000 110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667423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67423"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5,4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667423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67423">
              <w:rPr>
                <w:color w:val="000000"/>
                <w:sz w:val="28"/>
                <w:szCs w:val="28"/>
              </w:rPr>
              <w:t>1 08 04020 01 0000 110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667423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67423">
              <w:rPr>
                <w:color w:val="000000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5,4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1 11 05000 00 0000 120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C04E75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04E75">
              <w:rPr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C04E75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04E75">
              <w:rPr>
                <w:color w:val="000000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F124AF" w:rsidRDefault="00B158A1" w:rsidP="00F124AF">
            <w:pPr>
              <w:rPr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C04E75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04E75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C04E75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04E75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620,5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1 16 00000 00 0000 000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48,7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DD5FEC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D5FEC">
              <w:rPr>
                <w:color w:val="000000"/>
                <w:sz w:val="28"/>
                <w:szCs w:val="28"/>
              </w:rPr>
              <w:t>1 16 51000 02 0000 140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DD5FEC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D5FEC">
              <w:rPr>
                <w:color w:val="000000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48,7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DD5FEC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D5FEC">
              <w:rPr>
                <w:color w:val="000000"/>
                <w:sz w:val="28"/>
                <w:szCs w:val="28"/>
              </w:rPr>
              <w:t>1 16 51040 02 0000 140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DD5FEC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D5FEC">
              <w:rPr>
                <w:color w:val="000000"/>
                <w:sz w:val="28"/>
                <w:szCs w:val="28"/>
              </w:rPr>
              <w:t>денежные взыскания (штрафы), установленные законом субъектов Российской Федерации за несоблюдение муниципальных правовых актов,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48,7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1851,9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1270,2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1076,7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1851,9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1270,2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1076,7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795,4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3F114E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795,4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677D4">
              <w:rPr>
                <w:color w:val="000000"/>
                <w:sz w:val="28"/>
                <w:szCs w:val="28"/>
              </w:rPr>
              <w:t xml:space="preserve">2 02 </w:t>
            </w:r>
            <w:r>
              <w:rPr>
                <w:color w:val="000000"/>
                <w:sz w:val="28"/>
                <w:szCs w:val="28"/>
              </w:rPr>
              <w:t>15</w:t>
            </w:r>
            <w:r w:rsidRPr="003677D4">
              <w:rPr>
                <w:color w:val="000000"/>
                <w:sz w:val="28"/>
                <w:szCs w:val="28"/>
              </w:rPr>
              <w:t>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677D4">
              <w:rPr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1511,4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883,8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795,4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214C52">
            <w:pPr>
              <w:jc w:val="center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8A69C3" w:rsidRDefault="00B158A1" w:rsidP="00C851CA">
            <w:pPr>
              <w:jc w:val="both"/>
              <w:rPr>
                <w:color w:val="000000"/>
                <w:sz w:val="28"/>
                <w:szCs w:val="28"/>
              </w:rPr>
            </w:pPr>
            <w:r w:rsidRPr="008A69C3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556FF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</w:t>
            </w:r>
            <w:r w:rsidRPr="003677D4">
              <w:rPr>
                <w:color w:val="000000"/>
                <w:sz w:val="28"/>
                <w:szCs w:val="28"/>
              </w:rPr>
              <w:t>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556FF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677D4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556FF1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556FF1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556FF1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556FF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2 02 30</w:t>
            </w:r>
            <w:r w:rsidRPr="003677D4">
              <w:rPr>
                <w:color w:val="000000"/>
                <w:sz w:val="28"/>
                <w:szCs w:val="28"/>
              </w:rPr>
              <w:t>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556FF1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677D4">
              <w:rPr>
                <w:color w:val="000000"/>
                <w:sz w:val="28"/>
                <w:szCs w:val="28"/>
              </w:rPr>
              <w:t>Субвенции бюджетам сельских поселений на выполнение переданных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556FF1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556FF1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556FF1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</w:t>
            </w:r>
            <w:r w:rsidRPr="003677D4">
              <w:rPr>
                <w:color w:val="000000"/>
                <w:sz w:val="28"/>
                <w:szCs w:val="28"/>
              </w:rPr>
              <w:t xml:space="preserve">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677D4">
              <w:rPr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2 02 35118</w:t>
            </w:r>
            <w:r w:rsidRPr="003677D4">
              <w:rPr>
                <w:color w:val="000000"/>
                <w:sz w:val="28"/>
                <w:szCs w:val="28"/>
              </w:rPr>
              <w:t xml:space="preserve">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3677D4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69,3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Pr="003677D4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281,1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281,1</w:t>
            </w:r>
          </w:p>
        </w:tc>
      </w:tr>
      <w:tr w:rsidR="00B158A1" w:rsidRPr="008A69C3" w:rsidTr="00E34F9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:rsidR="00B158A1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</w:tcPr>
          <w:p w:rsidR="00B158A1" w:rsidRDefault="00B158A1" w:rsidP="003F114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316,9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158A1" w:rsidRPr="008A69C3" w:rsidRDefault="00B158A1" w:rsidP="00214C52">
            <w:pPr>
              <w:jc w:val="right"/>
              <w:rPr>
                <w:color w:val="000000"/>
                <w:spacing w:val="-12"/>
                <w:sz w:val="28"/>
                <w:szCs w:val="28"/>
              </w:rPr>
            </w:pPr>
            <w:r>
              <w:rPr>
                <w:color w:val="000000"/>
                <w:spacing w:val="-12"/>
                <w:sz w:val="28"/>
                <w:szCs w:val="28"/>
              </w:rPr>
              <w:t>281,1</w:t>
            </w:r>
          </w:p>
        </w:tc>
      </w:tr>
    </w:tbl>
    <w:p w:rsidR="00B158A1" w:rsidRPr="00277735" w:rsidRDefault="00B158A1" w:rsidP="00277735"/>
    <w:tbl>
      <w:tblPr>
        <w:tblW w:w="15129" w:type="dxa"/>
        <w:tblLook w:val="01E0"/>
      </w:tblPr>
      <w:tblGrid>
        <w:gridCol w:w="8981"/>
        <w:gridCol w:w="6148"/>
      </w:tblGrid>
      <w:tr w:rsidR="00B158A1" w:rsidTr="0060766E">
        <w:trPr>
          <w:trHeight w:val="1110"/>
        </w:trPr>
        <w:tc>
          <w:tcPr>
            <w:tcW w:w="8981" w:type="dxa"/>
          </w:tcPr>
          <w:p w:rsidR="00B158A1" w:rsidRDefault="00B158A1" w:rsidP="004A111A">
            <w:pPr>
              <w:jc w:val="both"/>
              <w:rPr>
                <w:sz w:val="28"/>
                <w:szCs w:val="28"/>
              </w:rPr>
            </w:pPr>
          </w:p>
          <w:p w:rsidR="00B158A1" w:rsidRDefault="00B158A1" w:rsidP="004A1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Собрания депутатов –</w:t>
            </w:r>
          </w:p>
          <w:p w:rsidR="00B158A1" w:rsidRDefault="00B158A1" w:rsidP="004A11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Савоськинского сельского поселения</w:t>
            </w:r>
          </w:p>
        </w:tc>
        <w:tc>
          <w:tcPr>
            <w:tcW w:w="6148" w:type="dxa"/>
          </w:tcPr>
          <w:p w:rsidR="00B158A1" w:rsidRDefault="00B158A1" w:rsidP="004A111A">
            <w:pPr>
              <w:tabs>
                <w:tab w:val="center" w:pos="2523"/>
                <w:tab w:val="right" w:pos="504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B158A1" w:rsidRDefault="00B158A1" w:rsidP="004A111A">
            <w:pPr>
              <w:tabs>
                <w:tab w:val="center" w:pos="2523"/>
                <w:tab w:val="right" w:pos="5046"/>
              </w:tabs>
              <w:jc w:val="both"/>
              <w:rPr>
                <w:sz w:val="28"/>
                <w:szCs w:val="28"/>
              </w:rPr>
            </w:pPr>
          </w:p>
          <w:p w:rsidR="00B158A1" w:rsidRDefault="00B158A1" w:rsidP="004A111A">
            <w:pPr>
              <w:tabs>
                <w:tab w:val="center" w:pos="2523"/>
                <w:tab w:val="right" w:pos="504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А.В.Сакмаров</w:t>
            </w:r>
          </w:p>
        </w:tc>
      </w:tr>
    </w:tbl>
    <w:p w:rsidR="00B158A1" w:rsidRPr="00277735" w:rsidRDefault="00B158A1" w:rsidP="00326378"/>
    <w:sectPr w:rsidR="00B158A1" w:rsidRPr="00277735" w:rsidSect="008C18BA">
      <w:headerReference w:type="default" r:id="rId7"/>
      <w:pgSz w:w="16838" w:h="11906" w:orient="landscape"/>
      <w:pgMar w:top="993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8A1" w:rsidRDefault="00B158A1" w:rsidP="00841A01">
      <w:r>
        <w:separator/>
      </w:r>
    </w:p>
  </w:endnote>
  <w:endnote w:type="continuationSeparator" w:id="0">
    <w:p w:rsidR="00B158A1" w:rsidRDefault="00B158A1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8A1" w:rsidRDefault="00B158A1" w:rsidP="00841A01">
      <w:r>
        <w:separator/>
      </w:r>
    </w:p>
  </w:footnote>
  <w:footnote w:type="continuationSeparator" w:id="0">
    <w:p w:rsidR="00B158A1" w:rsidRDefault="00B158A1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8A1" w:rsidRPr="00BF3EDA" w:rsidRDefault="00B158A1">
    <w:pPr>
      <w:pStyle w:val="Header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BF3EDA">
      <w:rPr>
        <w:sz w:val="24"/>
        <w:szCs w:val="24"/>
      </w:rPr>
      <w:fldChar w:fldCharType="end"/>
    </w:r>
  </w:p>
  <w:p w:rsidR="00B158A1" w:rsidRPr="00841A01" w:rsidRDefault="00B158A1" w:rsidP="00841A01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A01"/>
    <w:rsid w:val="00056E98"/>
    <w:rsid w:val="00057966"/>
    <w:rsid w:val="00067985"/>
    <w:rsid w:val="00072362"/>
    <w:rsid w:val="00085B75"/>
    <w:rsid w:val="000C6E4E"/>
    <w:rsid w:val="000E31C5"/>
    <w:rsid w:val="00130AED"/>
    <w:rsid w:val="001342DF"/>
    <w:rsid w:val="0015233B"/>
    <w:rsid w:val="001C26FE"/>
    <w:rsid w:val="001C56A0"/>
    <w:rsid w:val="001D5810"/>
    <w:rsid w:val="001F69FC"/>
    <w:rsid w:val="00206C59"/>
    <w:rsid w:val="00214C52"/>
    <w:rsid w:val="00226849"/>
    <w:rsid w:val="00234143"/>
    <w:rsid w:val="0024197F"/>
    <w:rsid w:val="002537E3"/>
    <w:rsid w:val="0027409A"/>
    <w:rsid w:val="00277735"/>
    <w:rsid w:val="00285A30"/>
    <w:rsid w:val="00294E1A"/>
    <w:rsid w:val="002A0360"/>
    <w:rsid w:val="002A30CD"/>
    <w:rsid w:val="002B1D14"/>
    <w:rsid w:val="002C2036"/>
    <w:rsid w:val="002E17B1"/>
    <w:rsid w:val="002F7FCB"/>
    <w:rsid w:val="00326378"/>
    <w:rsid w:val="00342EBE"/>
    <w:rsid w:val="003504B8"/>
    <w:rsid w:val="003677D4"/>
    <w:rsid w:val="003814F8"/>
    <w:rsid w:val="003A162B"/>
    <w:rsid w:val="003B0127"/>
    <w:rsid w:val="003C421F"/>
    <w:rsid w:val="003E4639"/>
    <w:rsid w:val="003F114E"/>
    <w:rsid w:val="003F5C89"/>
    <w:rsid w:val="004074F6"/>
    <w:rsid w:val="0041745C"/>
    <w:rsid w:val="0042685B"/>
    <w:rsid w:val="00434AFC"/>
    <w:rsid w:val="00454F6D"/>
    <w:rsid w:val="00472CEA"/>
    <w:rsid w:val="00492445"/>
    <w:rsid w:val="00492A23"/>
    <w:rsid w:val="0049444D"/>
    <w:rsid w:val="004A0B4A"/>
    <w:rsid w:val="004A111A"/>
    <w:rsid w:val="004A4180"/>
    <w:rsid w:val="004A481C"/>
    <w:rsid w:val="0051545C"/>
    <w:rsid w:val="00523EB5"/>
    <w:rsid w:val="00534336"/>
    <w:rsid w:val="00556FF1"/>
    <w:rsid w:val="00582183"/>
    <w:rsid w:val="005A1E60"/>
    <w:rsid w:val="0060766E"/>
    <w:rsid w:val="00617B70"/>
    <w:rsid w:val="00625C8A"/>
    <w:rsid w:val="006352FF"/>
    <w:rsid w:val="0064339B"/>
    <w:rsid w:val="00667423"/>
    <w:rsid w:val="00674998"/>
    <w:rsid w:val="006836A8"/>
    <w:rsid w:val="006C32D3"/>
    <w:rsid w:val="006D4B5D"/>
    <w:rsid w:val="006F0689"/>
    <w:rsid w:val="006F0884"/>
    <w:rsid w:val="00710E23"/>
    <w:rsid w:val="0071356C"/>
    <w:rsid w:val="00747359"/>
    <w:rsid w:val="00760605"/>
    <w:rsid w:val="007A3A0F"/>
    <w:rsid w:val="007C6F47"/>
    <w:rsid w:val="007D6FA1"/>
    <w:rsid w:val="007F0286"/>
    <w:rsid w:val="008139E9"/>
    <w:rsid w:val="00841A01"/>
    <w:rsid w:val="00841B2A"/>
    <w:rsid w:val="00856333"/>
    <w:rsid w:val="00862B1F"/>
    <w:rsid w:val="00862F3D"/>
    <w:rsid w:val="008733E5"/>
    <w:rsid w:val="008743FC"/>
    <w:rsid w:val="0089106A"/>
    <w:rsid w:val="008A1B74"/>
    <w:rsid w:val="008A5498"/>
    <w:rsid w:val="008A69C3"/>
    <w:rsid w:val="008C18BA"/>
    <w:rsid w:val="008D37C1"/>
    <w:rsid w:val="00915619"/>
    <w:rsid w:val="009404F4"/>
    <w:rsid w:val="00994C2A"/>
    <w:rsid w:val="009B7722"/>
    <w:rsid w:val="009D14BD"/>
    <w:rsid w:val="009D7DDC"/>
    <w:rsid w:val="009E138A"/>
    <w:rsid w:val="00A20682"/>
    <w:rsid w:val="00A210E3"/>
    <w:rsid w:val="00A24921"/>
    <w:rsid w:val="00A27E04"/>
    <w:rsid w:val="00A34CF5"/>
    <w:rsid w:val="00A52473"/>
    <w:rsid w:val="00A912AB"/>
    <w:rsid w:val="00A92F3F"/>
    <w:rsid w:val="00AA2BC0"/>
    <w:rsid w:val="00AB2233"/>
    <w:rsid w:val="00AD14B8"/>
    <w:rsid w:val="00B158A1"/>
    <w:rsid w:val="00B66408"/>
    <w:rsid w:val="00B66585"/>
    <w:rsid w:val="00BB5B61"/>
    <w:rsid w:val="00BC4DCB"/>
    <w:rsid w:val="00BF3EDA"/>
    <w:rsid w:val="00C04E75"/>
    <w:rsid w:val="00C37013"/>
    <w:rsid w:val="00C401B2"/>
    <w:rsid w:val="00C6539C"/>
    <w:rsid w:val="00C76E4A"/>
    <w:rsid w:val="00C77F18"/>
    <w:rsid w:val="00C851CA"/>
    <w:rsid w:val="00CC6F02"/>
    <w:rsid w:val="00CC7864"/>
    <w:rsid w:val="00D22574"/>
    <w:rsid w:val="00D44945"/>
    <w:rsid w:val="00D61A21"/>
    <w:rsid w:val="00D70CC9"/>
    <w:rsid w:val="00DB21C6"/>
    <w:rsid w:val="00DC7D39"/>
    <w:rsid w:val="00DD5FEC"/>
    <w:rsid w:val="00DE24AA"/>
    <w:rsid w:val="00DF09A0"/>
    <w:rsid w:val="00E1753D"/>
    <w:rsid w:val="00E267E7"/>
    <w:rsid w:val="00E34F91"/>
    <w:rsid w:val="00E55CD5"/>
    <w:rsid w:val="00E61E16"/>
    <w:rsid w:val="00E62B1A"/>
    <w:rsid w:val="00E92E91"/>
    <w:rsid w:val="00EC22CB"/>
    <w:rsid w:val="00EC68B0"/>
    <w:rsid w:val="00EE58D9"/>
    <w:rsid w:val="00EE7C2A"/>
    <w:rsid w:val="00EF2827"/>
    <w:rsid w:val="00F11E2B"/>
    <w:rsid w:val="00F124AF"/>
    <w:rsid w:val="00FA22BC"/>
    <w:rsid w:val="00FA3390"/>
    <w:rsid w:val="00FC5215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A01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1A01"/>
    <w:rPr>
      <w:rFonts w:ascii="AG Souvenir" w:hAnsi="AG Souvenir" w:cs="Times New Roman"/>
      <w:b/>
      <w:spacing w:val="38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841A01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41A01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Normal"/>
    <w:uiPriority w:val="99"/>
    <w:rsid w:val="00841A01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1A01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841A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41A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41A0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46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4</Pages>
  <Words>885</Words>
  <Characters>5050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User</cp:lastModifiedBy>
  <cp:revision>82</cp:revision>
  <cp:lastPrinted>2017-10-12T08:31:00Z</cp:lastPrinted>
  <dcterms:created xsi:type="dcterms:W3CDTF">2017-10-04T13:56:00Z</dcterms:created>
  <dcterms:modified xsi:type="dcterms:W3CDTF">2017-11-21T10:38:00Z</dcterms:modified>
</cp:coreProperties>
</file>